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9C5A57" w:rsidRPr="009C5A57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9C5A57" w:rsidRPr="009C5A57" w:rsidRDefault="009C5A57" w:rsidP="009C5A57">
            <w:pPr>
              <w:tabs>
                <w:tab w:val="left" w:pos="870"/>
              </w:tabs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Ρύγχη </w:t>
            </w:r>
            <w:proofErr w:type="spellStart"/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πιπέτας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9C5A57" w:rsidRPr="009C5A57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9C5A57" w:rsidRPr="009C5A57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9C5A57" w:rsidRPr="009C5A57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C5A5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C5A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9C5A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C5A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9C5A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C5A57" w:rsidRPr="009C5A57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C5A57" w:rsidRPr="009C5A57" w:rsidRDefault="009C5A57" w:rsidP="009C5A5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Ρύγχη </w:t>
            </w:r>
            <w:proofErr w:type="spellStart"/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πιπέτας</w:t>
            </w:r>
            <w:proofErr w:type="spellEnd"/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Tips</w:t>
            </w:r>
            <w:proofErr w:type="spellEnd"/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) των 2-200 </w:t>
            </w:r>
            <w:proofErr w:type="spellStart"/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μl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C5A57" w:rsidRPr="009C5A57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9C5A5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C5A57" w:rsidRPr="009C5A57" w:rsidRDefault="009C5A57" w:rsidP="009C5A5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9C5A57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9C5A5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1000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9C5A57" w:rsidRPr="009C5A57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C5A5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9C5A57">
              <w:rPr>
                <w:rFonts w:ascii="Tahoma" w:hAnsi="Tahoma" w:cs="Tahoma"/>
                <w:sz w:val="18"/>
                <w:szCs w:val="18"/>
              </w:rPr>
              <w:t>40 πακέτα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C5A57" w:rsidRPr="009C5A57" w:rsidRDefault="009C5A57" w:rsidP="009C5A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C5A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9C5A57" w:rsidRDefault="00B43CAA" w:rsidP="009C5A57"/>
    <w:sectPr w:rsidR="00B43CAA" w:rsidRPr="009C5A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9C5A57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7A84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0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2025-11-24T10:49:00Z</dcterms:created>
  <dcterms:modified xsi:type="dcterms:W3CDTF">2025-11-24T10:49:00Z</dcterms:modified>
</cp:coreProperties>
</file>